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DA4A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BATE</w:t>
      </w:r>
      <w:r>
        <w:rPr>
          <w:rFonts w:cs="Times New Roman"/>
          <w:szCs w:val="24"/>
        </w:rPr>
        <w:t xml:space="preserve">         (fl.1414)</w:t>
      </w:r>
    </w:p>
    <w:p w14:paraId="2A6B29FE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Cheddleton.</w:t>
      </w:r>
    </w:p>
    <w:p w14:paraId="6C36B855" w14:textId="77777777" w:rsidR="00CD6B54" w:rsidRDefault="00CD6B54" w:rsidP="00CD6B54">
      <w:pPr>
        <w:pStyle w:val="NoSpacing"/>
        <w:rPr>
          <w:rFonts w:cs="Times New Roman"/>
          <w:szCs w:val="24"/>
        </w:rPr>
      </w:pPr>
    </w:p>
    <w:p w14:paraId="0A4A8487" w14:textId="77777777" w:rsidR="00CD6B54" w:rsidRDefault="00CD6B54" w:rsidP="00CD6B54">
      <w:pPr>
        <w:pStyle w:val="NoSpacing"/>
        <w:rPr>
          <w:rFonts w:cs="Times New Roman"/>
          <w:szCs w:val="24"/>
        </w:rPr>
      </w:pPr>
    </w:p>
    <w:p w14:paraId="67CAD508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6B5B7144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towns and from all secular lords of towns and other lay persons having goods</w:t>
      </w:r>
    </w:p>
    <w:p w14:paraId="2E1523FB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Staffordshire</w:t>
      </w:r>
    </w:p>
    <w:p w14:paraId="7C122BC5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602631BB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p.85)</w:t>
      </w:r>
    </w:p>
    <w:p w14:paraId="7D31B0FD" w14:textId="77777777" w:rsidR="00CC5886" w:rsidRPr="00266FF9" w:rsidRDefault="00CC5886" w:rsidP="00CC5886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7 Nov.1415</w:t>
      </w:r>
      <w:r w:rsidRPr="00266FF9">
        <w:rPr>
          <w:rFonts w:cs="Times New Roman"/>
          <w:szCs w:val="24"/>
        </w:rPr>
        <w:tab/>
        <w:t>He was one of those who were ordered to collect in</w:t>
      </w:r>
      <w:r>
        <w:rPr>
          <w:rFonts w:cs="Times New Roman"/>
        </w:rPr>
        <w:t xml:space="preserve"> Staffordshire</w:t>
      </w:r>
    </w:p>
    <w:p w14:paraId="765FC2F5" w14:textId="77777777" w:rsidR="00CC5886" w:rsidRDefault="00CC5886" w:rsidP="00CC5886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 xml:space="preserve">the taxes of two fifteenths and two tenths granted to </w:t>
      </w:r>
    </w:p>
    <w:p w14:paraId="52C72FB5" w14:textId="77777777" w:rsidR="00CC5886" w:rsidRPr="00266FF9" w:rsidRDefault="00CC5886" w:rsidP="00CC5886">
      <w:pPr>
        <w:pStyle w:val="NoSpacing"/>
        <w:ind w:left="720" w:firstLine="720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the King</w:t>
      </w:r>
      <w:r>
        <w:rPr>
          <w:rFonts w:cs="Times New Roman"/>
        </w:rPr>
        <w:t xml:space="preserve"> </w:t>
      </w:r>
      <w:r w:rsidRPr="00266FF9">
        <w:rPr>
          <w:rFonts w:cs="Times New Roman"/>
          <w:szCs w:val="24"/>
        </w:rPr>
        <w:t>at the last Parliament, these to be collected in two instalments.</w:t>
      </w:r>
    </w:p>
    <w:p w14:paraId="3E7E1296" w14:textId="77777777" w:rsidR="00CC5886" w:rsidRDefault="00CC5886" w:rsidP="00CC5886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>(C.F.R. 1413-22 p.120)</w:t>
      </w:r>
    </w:p>
    <w:p w14:paraId="008158A0" w14:textId="77777777" w:rsidR="00CC5886" w:rsidRDefault="00CC5886" w:rsidP="00CD6B54">
      <w:pPr>
        <w:pStyle w:val="NoSpacing"/>
        <w:rPr>
          <w:rFonts w:cs="Times New Roman"/>
          <w:szCs w:val="24"/>
        </w:rPr>
      </w:pPr>
    </w:p>
    <w:p w14:paraId="344EB4DE" w14:textId="77777777" w:rsidR="00CD6B54" w:rsidRDefault="00CD6B54" w:rsidP="00CD6B54">
      <w:pPr>
        <w:pStyle w:val="NoSpacing"/>
        <w:rPr>
          <w:rFonts w:cs="Times New Roman"/>
          <w:szCs w:val="24"/>
        </w:rPr>
      </w:pPr>
    </w:p>
    <w:p w14:paraId="4A7D6BA2" w14:textId="77777777" w:rsidR="00CD6B54" w:rsidRDefault="00CD6B54" w:rsidP="00CD6B54">
      <w:pPr>
        <w:pStyle w:val="NoSpacing"/>
        <w:rPr>
          <w:rFonts w:cs="Times New Roman"/>
          <w:szCs w:val="24"/>
        </w:rPr>
      </w:pPr>
    </w:p>
    <w:p w14:paraId="48970E87" w14:textId="77777777" w:rsidR="00CD6B54" w:rsidRDefault="00CD6B54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November 2024</w:t>
      </w:r>
    </w:p>
    <w:p w14:paraId="51D1CF72" w14:textId="7500636E" w:rsidR="00CC5886" w:rsidRDefault="00CC5886" w:rsidP="00CD6B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September 2025</w:t>
      </w:r>
    </w:p>
    <w:p w14:paraId="1E292E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56680" w14:textId="77777777" w:rsidR="00CD6B54" w:rsidRDefault="00CD6B54" w:rsidP="009139A6">
      <w:r>
        <w:separator/>
      </w:r>
    </w:p>
  </w:endnote>
  <w:endnote w:type="continuationSeparator" w:id="0">
    <w:p w14:paraId="54E40B0D" w14:textId="77777777" w:rsidR="00CD6B54" w:rsidRDefault="00CD6B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29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C1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0BF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6470E" w14:textId="77777777" w:rsidR="00CD6B54" w:rsidRDefault="00CD6B54" w:rsidP="009139A6">
      <w:r>
        <w:separator/>
      </w:r>
    </w:p>
  </w:footnote>
  <w:footnote w:type="continuationSeparator" w:id="0">
    <w:p w14:paraId="4E33CC04" w14:textId="77777777" w:rsidR="00CD6B54" w:rsidRDefault="00CD6B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19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47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9A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54"/>
    <w:rsid w:val="000666E0"/>
    <w:rsid w:val="00157AD6"/>
    <w:rsid w:val="002510B7"/>
    <w:rsid w:val="00270799"/>
    <w:rsid w:val="0049250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5886"/>
    <w:rsid w:val="00CD6B5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D529F"/>
  <w15:chartTrackingRefBased/>
  <w15:docId w15:val="{C1FF2D57-7B84-4932-96FD-275A9A3B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2024-11-03T16:20:00Z</dcterms:created>
  <dcterms:modified xsi:type="dcterms:W3CDTF">2025-09-02T10:36:00Z</dcterms:modified>
</cp:coreProperties>
</file>